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1C3" w:rsidRPr="008978B2" w:rsidRDefault="003D71C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3D71C3" w:rsidRPr="008978B2" w:rsidRDefault="003D71C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14.03.2017</w:t>
      </w:r>
    </w:p>
    <w:p w:rsidR="003D71C3" w:rsidRPr="008978B2" w:rsidRDefault="003D71C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>:</w:t>
      </w:r>
    </w:p>
    <w:p w:rsidR="003D71C3" w:rsidRPr="008978B2" w:rsidRDefault="003D71C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3D71C3" w:rsidRDefault="003D71C3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D71C3" w:rsidRPr="008978B2" w:rsidRDefault="003D71C3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D71C3" w:rsidRPr="008978B2" w:rsidRDefault="003D71C3" w:rsidP="00292DA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3D71C3" w:rsidRDefault="003D71C3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D71C3" w:rsidRPr="008978B2" w:rsidRDefault="003D71C3" w:rsidP="00886D2A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Panoya M.Akif Ersoy  ve İstiklal Marşımız ile ilgili resimler asılır. Çocuklar  güler yüzle karşılanır.</w:t>
      </w:r>
      <w:r w:rsidRPr="003A33B0">
        <w:rPr>
          <w:rFonts w:ascii="Comic Sans MS" w:hAnsi="Comic Sans MS" w:cs="Calibri"/>
          <w:sz w:val="20"/>
          <w:szCs w:val="20"/>
        </w:rPr>
        <w:t xml:space="preserve"> Çocuklara n</w:t>
      </w:r>
      <w:r w:rsidRPr="003A33B0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 edil</w:t>
      </w:r>
      <w:r w:rsidRPr="008978B2">
        <w:rPr>
          <w:rFonts w:ascii="Comic Sans MS" w:hAnsi="Comic Sans MS"/>
          <w:sz w:val="20"/>
          <w:szCs w:val="20"/>
        </w:rPr>
        <w:t>ir. Öğrenme merkezini seçen çocuk ilgisi doğrultusunda etkinliğini sürdürür.</w:t>
      </w:r>
    </w:p>
    <w:p w:rsidR="003D71C3" w:rsidRPr="008978B2" w:rsidRDefault="003D71C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D71C3" w:rsidRPr="008978B2" w:rsidRDefault="003D71C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3D71C3" w:rsidRPr="008978B2" w:rsidRDefault="003D71C3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D71C3" w:rsidRPr="008978B2" w:rsidRDefault="003D71C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3D71C3" w:rsidRPr="008978B2" w:rsidRDefault="003D71C3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D71C3" w:rsidRPr="008978B2" w:rsidRDefault="003D71C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D71C3" w:rsidRPr="00403BD8" w:rsidRDefault="003D71C3" w:rsidP="008978B2">
      <w:pPr>
        <w:pStyle w:val="NoSpacing"/>
        <w:rPr>
          <w:rFonts w:ascii="Comic Sans MS" w:hAnsi="Comic Sans MS"/>
          <w:sz w:val="20"/>
          <w:szCs w:val="20"/>
        </w:rPr>
      </w:pPr>
      <w:r w:rsidRPr="00403BD8">
        <w:rPr>
          <w:rFonts w:ascii="Comic Sans MS" w:hAnsi="Comic Sans MS"/>
          <w:sz w:val="20"/>
          <w:szCs w:val="20"/>
        </w:rPr>
        <w:t>‘’ İSTİKLAL MARŞIMIZ ve BAYRAĞIMIZ’’ isimli Türkçe dil- sanat etkinliği</w:t>
      </w:r>
    </w:p>
    <w:p w:rsidR="003D71C3" w:rsidRPr="008978B2" w:rsidRDefault="003D71C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D71C3" w:rsidRPr="008978B2" w:rsidRDefault="003D71C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D71C3" w:rsidRPr="008978B2" w:rsidRDefault="003D71C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D71C3" w:rsidRPr="008978B2" w:rsidRDefault="003D71C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3D71C3" w:rsidRPr="008978B2" w:rsidRDefault="003D71C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3D71C3" w:rsidRPr="008978B2" w:rsidRDefault="003D71C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3D71C3" w:rsidRPr="008978B2" w:rsidRDefault="003D71C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3D71C3" w:rsidRPr="008978B2" w:rsidRDefault="003D71C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D71C3" w:rsidRDefault="003D71C3" w:rsidP="00292DA1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3D71C3" w:rsidRPr="00292DA1" w:rsidRDefault="003D71C3" w:rsidP="00292DA1">
      <w:r>
        <w:t>*</w:t>
      </w:r>
    </w:p>
    <w:p w:rsidR="003D71C3" w:rsidRDefault="003D71C3" w:rsidP="00AC0C2A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3D71C3" w:rsidRDefault="003D71C3" w:rsidP="00AC0C2A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</w:t>
      </w:r>
    </w:p>
    <w:p w:rsidR="003D71C3" w:rsidRPr="00292DA1" w:rsidRDefault="003D71C3" w:rsidP="00292DA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292DA1">
        <w:rPr>
          <w:rFonts w:ascii="Comic Sans MS" w:hAnsi="Comic Sans MS"/>
          <w:b/>
          <w:sz w:val="20"/>
          <w:szCs w:val="20"/>
        </w:rPr>
        <w:t>ETKİNLİK PLANI</w:t>
      </w:r>
    </w:p>
    <w:p w:rsidR="003D71C3" w:rsidRPr="00292DA1" w:rsidRDefault="003D71C3" w:rsidP="00292DA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292DA1">
        <w:rPr>
          <w:rFonts w:ascii="Comic Sans MS" w:hAnsi="Comic Sans MS"/>
          <w:b/>
          <w:sz w:val="20"/>
          <w:szCs w:val="20"/>
        </w:rPr>
        <w:t>İSTİKLAL MARŞIM</w:t>
      </w:r>
      <w:r>
        <w:rPr>
          <w:rFonts w:ascii="Comic Sans MS" w:hAnsi="Comic Sans MS"/>
          <w:b/>
          <w:sz w:val="20"/>
          <w:szCs w:val="20"/>
        </w:rPr>
        <w:t>IZ ve BAYRAĞIMIZ</w:t>
      </w:r>
    </w:p>
    <w:p w:rsidR="003D71C3" w:rsidRPr="00292DA1" w:rsidRDefault="003D71C3" w:rsidP="00292DA1">
      <w:pPr>
        <w:pStyle w:val="NoSpacing"/>
        <w:rPr>
          <w:rStyle w:val="Strong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</w:pPr>
      <w:r w:rsidRPr="00292DA1">
        <w:rPr>
          <w:rFonts w:ascii="Comic Sans MS" w:hAnsi="Comic Sans MS"/>
          <w:bCs/>
          <w:sz w:val="20"/>
          <w:szCs w:val="20"/>
        </w:rPr>
        <w:t xml:space="preserve">Etkinlik Türü      : </w:t>
      </w:r>
      <w:r w:rsidRPr="00292DA1">
        <w:rPr>
          <w:rStyle w:val="Strong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Türkçe—Sanat-Müzik</w:t>
      </w:r>
      <w:r>
        <w:rPr>
          <w:rStyle w:val="Strong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 xml:space="preserve"> bütünleştirilmiş etkinlik (büyük grup)</w:t>
      </w:r>
    </w:p>
    <w:p w:rsidR="003D71C3" w:rsidRPr="00292DA1" w:rsidRDefault="003D71C3" w:rsidP="00292DA1">
      <w:pPr>
        <w:pStyle w:val="NoSpacing"/>
        <w:rPr>
          <w:rFonts w:ascii="Comic Sans MS" w:hAnsi="Comic Sans MS"/>
          <w:bCs/>
          <w:sz w:val="20"/>
          <w:szCs w:val="20"/>
        </w:rPr>
      </w:pPr>
      <w:r w:rsidRPr="00292DA1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3D71C3" w:rsidRPr="00BB3A48" w:rsidRDefault="003D71C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6pt;margin-top:4.15pt;width:331.5pt;height:244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3D71C3" w:rsidRPr="00292DA1" w:rsidRDefault="003D71C3" w:rsidP="00292DA1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92DA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BİLİŞSEL GELİŞİM</w:t>
                  </w:r>
                  <w:r w:rsidRPr="00292DA1">
                    <w:rPr>
                      <w:rFonts w:ascii="Comic Sans MS" w:hAnsi="Comic Sans MS" w:cs="Arial"/>
                      <w:b/>
                      <w:color w:val="363636"/>
                      <w:sz w:val="20"/>
                      <w:szCs w:val="20"/>
                    </w:rPr>
                    <w:br/>
                  </w: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1. Nesne/durum/olaya dikkatini verir.</w:t>
                  </w:r>
                  <w:r w:rsidRPr="00292DA1">
                    <w:rPr>
                      <w:rStyle w:val="apple-converted-space"/>
                      <w:rFonts w:ascii="Comic Sans MS" w:hAnsi="Comic Sans MS" w:cs="Arial"/>
                      <w:bCs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  <w:r w:rsidRPr="00292DA1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br/>
                  </w: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</w:t>
                  </w:r>
                  <w:r w:rsidRPr="00292DA1">
                    <w:rPr>
                      <w:rStyle w:val="apple-converted-space"/>
                      <w:rFonts w:ascii="Comic Sans MS" w:hAnsi="Comic Sans MS" w:cs="Arial"/>
                      <w:bCs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Dikkat edilmesi gereken nesne/durum/olaya odaklanır.</w:t>
                  </w:r>
                  <w:r w:rsidRPr="00292DA1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br/>
                  </w: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13: Günlük yaşamda kullanılan sembolleri tanır.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</w:t>
                  </w:r>
                  <w:r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 </w:t>
                  </w: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Verilen açıklamaya uygun sembolü gösterir.</w:t>
                  </w:r>
                </w:p>
                <w:p w:rsidR="003D71C3" w:rsidRDefault="003D71C3" w:rsidP="00292DA1">
                  <w:pPr>
                    <w:pStyle w:val="NoSpacing"/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Gösterilen sembolün anlamını söyler</w:t>
                  </w:r>
                  <w:r w:rsidRPr="00292DA1"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.</w:t>
                  </w:r>
                </w:p>
                <w:p w:rsidR="003D71C3" w:rsidRDefault="003D71C3" w:rsidP="00292DA1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PSİKOMOTOR GELİŞİM</w:t>
                  </w:r>
                  <w:r w:rsidRPr="00292DA1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br/>
                  </w: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1. Yer değiştirme hareketleri yapar.</w:t>
                  </w:r>
                  <w:r w:rsidRPr="00292DA1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br/>
                  </w: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 Isınma ve soğuma hareketlerini bir rehber eşliğinde yapar.</w:t>
                  </w:r>
                  <w:r w:rsidRPr="00292DA1">
                    <w:rPr>
                      <w:rStyle w:val="apple-converted-space"/>
                      <w:rFonts w:ascii="Comic Sans MS" w:hAnsi="Comic Sans MS" w:cs="Arial"/>
                      <w:bCs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  <w:r>
                    <w:rPr>
                      <w:rStyle w:val="apple-converted-space"/>
                      <w:rFonts w:ascii="Comic Sans MS" w:hAnsi="Comic Sans MS" w:cs="Arial"/>
                      <w:bCs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 </w:t>
                  </w: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Yönergeler doğrultusunda yürür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292DA1"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SOSYAL DUYGUSAL </w:t>
                  </w:r>
                  <w:r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GELİŞİM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Kazanım 11: Atatürk ile ilgili etkinliklerde sorumluluk alır. 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Göstergeleri:Atatürk ile ilgili etkinliklere katılır.</w:t>
                  </w:r>
                </w:p>
                <w:p w:rsidR="003D71C3" w:rsidRDefault="003D71C3" w:rsidP="00292DA1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292DA1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Atatürk ile ilgili duygu ve düşüncelerini farklı etkinliklerle ifade eder.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34.15pt;margin-top:4.15pt;width:399pt;height:414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3D71C3" w:rsidRPr="00D958E3" w:rsidRDefault="003D71C3" w:rsidP="00262BFC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958E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ÖĞRENME SÜRECİ</w:t>
                  </w:r>
                </w:p>
                <w:p w:rsidR="003D71C3" w:rsidRPr="00D958E3" w:rsidRDefault="003D71C3" w:rsidP="00292DA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Öğretmen öğrencileri masalara yönlendirerek etkinliğine başlar.</w:t>
                  </w:r>
                </w:p>
                <w:p w:rsidR="003D71C3" w:rsidRPr="00D958E3" w:rsidRDefault="003D71C3" w:rsidP="00292DA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Mehmet Akif Ersoy ile ilgili resimler panoya asılır. Kısa açıklamalar yapılır.</w:t>
                  </w:r>
                </w:p>
                <w:p w:rsidR="003D71C3" w:rsidRDefault="003D71C3" w:rsidP="00292DA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İstiklal Marşımız ile ilgili hazırlanan bir slayt sunumu çocuklara izlettirilir.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İstiklal Marşımızın ilk iki kıtası ayağa kalkarak hep beraber söylenir.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92DA1">
                    <w:rPr>
                      <w:rFonts w:ascii="Comic Sans MS" w:hAnsi="Comic Sans MS"/>
                      <w:sz w:val="20"/>
                      <w:szCs w:val="20"/>
                    </w:rPr>
                    <w:t>Korkma, sönmez bu şafaklarda yüzen al sancak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92DA1">
                    <w:rPr>
                      <w:rFonts w:ascii="Comic Sans MS" w:hAnsi="Comic Sans MS"/>
                      <w:sz w:val="20"/>
                      <w:szCs w:val="20"/>
                    </w:rPr>
                    <w:t>Sönmeden yurdumun üstünde tüten en son ocak.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92DA1">
                    <w:rPr>
                      <w:rFonts w:ascii="Comic Sans MS" w:hAnsi="Comic Sans MS"/>
                      <w:sz w:val="20"/>
                      <w:szCs w:val="20"/>
                    </w:rPr>
                    <w:t>O benim milletimin yıldızıdır parlayacak!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92DA1">
                    <w:rPr>
                      <w:rFonts w:ascii="Comic Sans MS" w:hAnsi="Comic Sans MS"/>
                      <w:sz w:val="20"/>
                      <w:szCs w:val="20"/>
                    </w:rPr>
                    <w:t>O benimdir, o benim milletimindir ancak!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</w:t>
                  </w:r>
                  <w:r w:rsidRPr="00292DA1">
                    <w:rPr>
                      <w:rFonts w:ascii="Comic Sans MS" w:hAnsi="Comic Sans MS"/>
                      <w:sz w:val="20"/>
                      <w:szCs w:val="20"/>
                    </w:rPr>
                    <w:t>Çatma, kurban olayım, çehreni ey nazlı hilal!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</w:t>
                  </w:r>
                  <w:r w:rsidRPr="00292DA1">
                    <w:rPr>
                      <w:rFonts w:ascii="Comic Sans MS" w:hAnsi="Comic Sans MS"/>
                      <w:sz w:val="20"/>
                      <w:szCs w:val="20"/>
                    </w:rPr>
                    <w:t>Kahraman ırkıma bir gül... ne bu şiddet, bu celâl?</w:t>
                  </w:r>
                </w:p>
                <w:p w:rsidR="003D71C3" w:rsidRPr="00292DA1" w:rsidRDefault="003D71C3" w:rsidP="00292DA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</w:t>
                  </w:r>
                  <w:r w:rsidRPr="00292DA1">
                    <w:rPr>
                      <w:rFonts w:ascii="Comic Sans MS" w:hAnsi="Comic Sans MS"/>
                      <w:sz w:val="20"/>
                      <w:szCs w:val="20"/>
                    </w:rPr>
                    <w:t>Sana olmaz dökülen kanlarımız sonra helal.</w:t>
                  </w:r>
                </w:p>
                <w:p w:rsidR="003D71C3" w:rsidRDefault="003D71C3" w:rsidP="00292DA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r w:rsidRPr="00292DA1">
                    <w:rPr>
                      <w:rFonts w:ascii="Comic Sans MS" w:hAnsi="Comic Sans MS"/>
                      <w:sz w:val="20"/>
                      <w:szCs w:val="20"/>
                    </w:rPr>
                    <w:t>Hakkıdır, Hakk'a tapan milletimin istiklal.</w:t>
                  </w:r>
                </w:p>
                <w:p w:rsidR="003D71C3" w:rsidRDefault="003D71C3" w:rsidP="00292DA1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BAYRAĞIMIZ</w:t>
                  </w:r>
                </w:p>
                <w:p w:rsidR="003D71C3" w:rsidRPr="00D958E3" w:rsidRDefault="003D71C3" w:rsidP="00292DA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Öğretmenin daha önceden beyaz fon kartonlarına hazırladığı Türk Bayrağı Resmi çocuklara dağıtılır.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Kırmızı ve beyaz grapon kağıtları da çocuklara verilerek yuvarlama tekniği ile etkinlik tamamlanır.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Tamamlanan BAYRAKLAR </w:t>
                  </w: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 xml:space="preserve"> sınıfın uygun yerlerin de sergilenir.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NOT: sınıf iki gruba ayrılarak diğer grup Atatürk resmi yapabilir</w:t>
                  </w:r>
                </w:p>
                <w:p w:rsidR="003D71C3" w:rsidRDefault="003D71C3" w:rsidP="00262BF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71C3" w:rsidRPr="00D958E3" w:rsidRDefault="003D71C3" w:rsidP="00292DA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Müzikli oyun etkinliği için çocuklar daire olurlar ve MANTARCIKLAR şarkısı eşliğinde sözlerine uygun dans ederek şarkıyı tekrar ederler.</w:t>
                  </w:r>
                </w:p>
                <w:p w:rsidR="003D71C3" w:rsidRDefault="003D71C3" w:rsidP="00B55B1D">
                  <w:pPr>
                    <w:spacing w:after="0" w:line="240" w:lineRule="auto"/>
                    <w:rPr>
                      <w:rFonts w:ascii="Comic Sans MS" w:hAnsi="Comic Sans MS"/>
                      <w:color w:val="111111"/>
                      <w:sz w:val="20"/>
                      <w:szCs w:val="20"/>
                    </w:rPr>
                  </w:pPr>
                  <w:r w:rsidRPr="00D958E3">
                    <w:rPr>
                      <w:rFonts w:ascii="Comic Sans MS" w:hAnsi="Comic Sans MS"/>
                      <w:color w:val="111111"/>
                      <w:sz w:val="20"/>
                      <w:szCs w:val="20"/>
                    </w:rPr>
                    <w:t>MANTARCIKLAR</w:t>
                  </w:r>
                  <w:r w:rsidRPr="00D958E3">
                    <w:rPr>
                      <w:rFonts w:ascii="Comic Sans MS" w:hAnsi="Comic Sans MS"/>
                      <w:color w:val="111111"/>
                      <w:sz w:val="20"/>
                      <w:szCs w:val="20"/>
                    </w:rPr>
                    <w:br/>
                    <w:t>Küçücük mantarcıkların büyümesi tez olur</w:t>
                  </w:r>
                  <w:r w:rsidRPr="00D958E3">
                    <w:rPr>
                      <w:rFonts w:ascii="Comic Sans MS" w:hAnsi="Comic Sans MS"/>
                      <w:color w:val="111111"/>
                      <w:sz w:val="20"/>
                      <w:szCs w:val="20"/>
                    </w:rPr>
                    <w:br/>
                    <w:t>Sonra uykuya dalınca uyuması hoş olur )2</w:t>
                  </w:r>
                  <w:r w:rsidRPr="00D958E3">
                    <w:rPr>
                      <w:rFonts w:ascii="Comic Sans MS" w:hAnsi="Comic Sans MS"/>
                      <w:color w:val="111111"/>
                      <w:sz w:val="20"/>
                      <w:szCs w:val="20"/>
                    </w:rPr>
                    <w:br/>
                    <w:t>Yağmurcuklar yağınca,güneşler parlayınca</w:t>
                  </w:r>
                  <w:r w:rsidRPr="00D958E3">
                    <w:rPr>
                      <w:rFonts w:ascii="Comic Sans MS" w:hAnsi="Comic Sans MS"/>
                      <w:color w:val="111111"/>
                      <w:sz w:val="20"/>
                      <w:szCs w:val="20"/>
                    </w:rPr>
                    <w:br/>
                    <w:t>Mantarcıklar şenlensinler, işte böyle dans etsinler )2</w:t>
                  </w:r>
                </w:p>
                <w:p w:rsidR="003D71C3" w:rsidRPr="00D958E3" w:rsidRDefault="003D71C3" w:rsidP="00B55B1D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Oyun sonunda m</w:t>
                  </w:r>
                  <w:r w:rsidRPr="004E5CA9">
                    <w:rPr>
                      <w:rFonts w:ascii="Comic Sans MS" w:hAnsi="Comic Sans MS"/>
                      <w:sz w:val="20"/>
                      <w:szCs w:val="20"/>
                    </w:rPr>
                    <w:t>asalara geçilir çalışma sayfaları yönerge doğrultusunda yapılır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3D71C3" w:rsidRPr="00BB3A48" w:rsidRDefault="003D71C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D71C3" w:rsidRPr="00BB3A48" w:rsidRDefault="003D71C3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margin-left:2.65pt;margin-top:349.3pt;width:326.25pt;height:44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3D71C3" w:rsidRPr="00AE492A" w:rsidRDefault="003D71C3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3D71C3" w:rsidRPr="007706DB" w:rsidRDefault="003D71C3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2.65pt;margin-top:291.55pt;width:326.25pt;height:47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3D71C3" w:rsidRPr="00D958E3" w:rsidRDefault="003D71C3" w:rsidP="00577EB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  </w:t>
                  </w:r>
                  <w:r w:rsidRPr="00D958E3">
                    <w:rPr>
                      <w:rFonts w:ascii="Comic Sans MS" w:hAnsi="Comic Sans MS"/>
                      <w:sz w:val="18"/>
                      <w:szCs w:val="18"/>
                    </w:rPr>
                    <w:t>Ailelere İstiklal Marşımızın ilk iki kı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t</w:t>
                  </w:r>
                  <w:r w:rsidRPr="00D958E3">
                    <w:rPr>
                      <w:rFonts w:ascii="Comic Sans MS" w:hAnsi="Comic Sans MS"/>
                      <w:sz w:val="18"/>
                      <w:szCs w:val="18"/>
                    </w:rPr>
                    <w:t>asını çocuklarına öğretmeleri ve tekrar ettirmeleri önerilir.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2.6pt;margin-top:235.55pt;width:331.5pt;height:4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3D71C3" w:rsidRPr="00292DA1" w:rsidRDefault="003D71C3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 w:rsidRPr="00292DA1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grapon kağıtları,yapıştırıcı</w:t>
                  </w:r>
                </w:p>
                <w:p w:rsidR="003D71C3" w:rsidRPr="00057203" w:rsidRDefault="003D71C3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SÖZCÜKLER::</w:t>
                  </w:r>
                  <w:r w:rsidRPr="00D958E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M.Akif Ersoy-İstiklal Marşı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3D71C3" w:rsidRPr="00403BD8" w:rsidRDefault="003D71C3" w:rsidP="0035183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 w:rsidRPr="00403BD8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bayrak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, marş</w:t>
                  </w:r>
                </w:p>
                <w:p w:rsidR="003D71C3" w:rsidRPr="00447DD7" w:rsidRDefault="003D71C3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3D71C3" w:rsidRPr="00436F22" w:rsidRDefault="003D71C3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3D71C3" w:rsidRDefault="003D71C3" w:rsidP="00CF064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F0646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3D71C3" w:rsidRDefault="003D71C3" w:rsidP="00CF064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İstiklal Marşımızı kim yazmıştır?</w:t>
      </w:r>
    </w:p>
    <w:p w:rsidR="003D71C3" w:rsidRDefault="003D71C3" w:rsidP="00CF064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İstiklal Marşımızı söylerken neden ayağa kalkarız?</w:t>
      </w:r>
    </w:p>
    <w:p w:rsidR="003D71C3" w:rsidRDefault="003D71C3" w:rsidP="00CF064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Sanat etkinliğimiz hoşuna gitti mi?</w:t>
      </w:r>
    </w:p>
    <w:p w:rsidR="003D71C3" w:rsidRDefault="003D71C3" w:rsidP="00CF064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Bayrağımızı yaparken hangi renkleri kullandık?</w:t>
      </w:r>
    </w:p>
    <w:p w:rsidR="003D71C3" w:rsidRDefault="003D71C3" w:rsidP="00CF064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Her ülkenin bayrağı var mıdır?</w:t>
      </w:r>
    </w:p>
    <w:p w:rsidR="003D71C3" w:rsidRDefault="003D71C3" w:rsidP="00CF064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Marş ile şarkı aynı mıdır?</w:t>
      </w:r>
    </w:p>
    <w:p w:rsidR="003D71C3" w:rsidRPr="00222B0F" w:rsidRDefault="003D71C3" w:rsidP="00CF064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22B0F">
        <w:rPr>
          <w:rFonts w:ascii="Comic Sans MS" w:hAnsi="Comic Sans MS"/>
          <w:sz w:val="20"/>
          <w:szCs w:val="20"/>
        </w:rPr>
        <w:t>Eğitim seti 6.sayı/</w:t>
      </w:r>
      <w:r>
        <w:rPr>
          <w:rFonts w:ascii="Comic Sans MS" w:hAnsi="Comic Sans MS"/>
          <w:sz w:val="20"/>
          <w:szCs w:val="20"/>
        </w:rPr>
        <w:t>16-17-18.</w:t>
      </w:r>
      <w:r w:rsidRPr="00222B0F">
        <w:rPr>
          <w:rFonts w:ascii="Comic Sans MS" w:hAnsi="Comic Sans MS"/>
          <w:sz w:val="20"/>
          <w:szCs w:val="20"/>
        </w:rPr>
        <w:t>sayfa yönerge doğrultusunda yapılır</w:t>
      </w:r>
      <w:r w:rsidRPr="00222B0F">
        <w:rPr>
          <w:rFonts w:ascii="Comic Sans MS" w:hAnsi="Comic Sans MS"/>
          <w:sz w:val="20"/>
          <w:szCs w:val="20"/>
        </w:rPr>
        <w:tab/>
      </w:r>
    </w:p>
    <w:p w:rsidR="003D71C3" w:rsidRDefault="003D71C3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3D71C3" w:rsidRDefault="003D71C3" w:rsidP="00B55B1D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D71C3" w:rsidRPr="00B55B1D" w:rsidRDefault="003D71C3" w:rsidP="00B55B1D">
      <w:pPr>
        <w:pStyle w:val="NoSpacing"/>
        <w:rPr>
          <w:rFonts w:ascii="Comic Sans MS" w:hAnsi="Comic Sans MS"/>
          <w:sz w:val="20"/>
          <w:szCs w:val="20"/>
        </w:rPr>
      </w:pPr>
      <w:r w:rsidRPr="00D21059">
        <w:rPr>
          <w:rFonts w:ascii="Comic Sans MS" w:hAnsi="Comic Sans MS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90.5pt;height:168.75pt;visibility:visible">
            <v:imagedata r:id="rId7" o:title="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55B1D">
        <w:rPr>
          <w:rFonts w:ascii="Comic Sans MS" w:hAnsi="Comic Sans MS"/>
          <w:sz w:val="20"/>
          <w:szCs w:val="20"/>
        </w:rPr>
        <w:t>yuvarlama tekniği</w:t>
      </w:r>
      <w:r>
        <w:rPr>
          <w:rFonts w:ascii="Comic Sans MS" w:hAnsi="Comic Sans MS"/>
          <w:sz w:val="20"/>
          <w:szCs w:val="20"/>
        </w:rPr>
        <w:t xml:space="preserve"> ile çalışma.</w:t>
      </w:r>
      <w:bookmarkStart w:id="0" w:name="_GoBack"/>
      <w:bookmarkEnd w:id="0"/>
    </w:p>
    <w:p w:rsidR="003D71C3" w:rsidRDefault="003D71C3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3D71C3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1C3" w:rsidRDefault="003D71C3" w:rsidP="00806A98">
      <w:pPr>
        <w:spacing w:after="0" w:line="240" w:lineRule="auto"/>
      </w:pPr>
      <w:r>
        <w:separator/>
      </w:r>
    </w:p>
  </w:endnote>
  <w:endnote w:type="continuationSeparator" w:id="0">
    <w:p w:rsidR="003D71C3" w:rsidRDefault="003D71C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1C3" w:rsidRDefault="003D71C3">
    <w:pPr>
      <w:pStyle w:val="Footer"/>
    </w:pPr>
  </w:p>
  <w:p w:rsidR="003D71C3" w:rsidRDefault="003D71C3">
    <w:pPr>
      <w:pStyle w:val="Footer"/>
    </w:pPr>
  </w:p>
  <w:p w:rsidR="003D71C3" w:rsidRDefault="003D71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1C3" w:rsidRDefault="003D71C3" w:rsidP="00806A98">
      <w:pPr>
        <w:spacing w:after="0" w:line="240" w:lineRule="auto"/>
      </w:pPr>
      <w:r>
        <w:separator/>
      </w:r>
    </w:p>
  </w:footnote>
  <w:footnote w:type="continuationSeparator" w:id="0">
    <w:p w:rsidR="003D71C3" w:rsidRDefault="003D71C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CE74FA"/>
    <w:multiLevelType w:val="hybridMultilevel"/>
    <w:tmpl w:val="E9C4C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3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9451F75"/>
    <w:multiLevelType w:val="hybridMultilevel"/>
    <w:tmpl w:val="03F29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9"/>
  </w:num>
  <w:num w:numId="4">
    <w:abstractNumId w:val="9"/>
  </w:num>
  <w:num w:numId="5">
    <w:abstractNumId w:val="24"/>
  </w:num>
  <w:num w:numId="6">
    <w:abstractNumId w:val="2"/>
  </w:num>
  <w:num w:numId="7">
    <w:abstractNumId w:val="22"/>
  </w:num>
  <w:num w:numId="8">
    <w:abstractNumId w:val="16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1"/>
  </w:num>
  <w:num w:numId="14">
    <w:abstractNumId w:val="27"/>
  </w:num>
  <w:num w:numId="15">
    <w:abstractNumId w:val="15"/>
  </w:num>
  <w:num w:numId="16">
    <w:abstractNumId w:val="12"/>
  </w:num>
  <w:num w:numId="17">
    <w:abstractNumId w:val="0"/>
  </w:num>
  <w:num w:numId="18">
    <w:abstractNumId w:val="23"/>
  </w:num>
  <w:num w:numId="19">
    <w:abstractNumId w:val="26"/>
  </w:num>
  <w:num w:numId="20">
    <w:abstractNumId w:val="6"/>
  </w:num>
  <w:num w:numId="21">
    <w:abstractNumId w:val="20"/>
  </w:num>
  <w:num w:numId="22">
    <w:abstractNumId w:val="10"/>
  </w:num>
  <w:num w:numId="23">
    <w:abstractNumId w:val="14"/>
  </w:num>
  <w:num w:numId="24">
    <w:abstractNumId w:val="18"/>
  </w:num>
  <w:num w:numId="25">
    <w:abstractNumId w:val="11"/>
  </w:num>
  <w:num w:numId="26">
    <w:abstractNumId w:val="25"/>
  </w:num>
  <w:num w:numId="27">
    <w:abstractNumId w:val="13"/>
  </w:num>
  <w:num w:numId="28">
    <w:abstractNumId w:val="1"/>
  </w:num>
  <w:num w:numId="29">
    <w:abstractNumId w:val="28"/>
  </w:num>
  <w:num w:numId="30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20AF5"/>
    <w:rsid w:val="000306BF"/>
    <w:rsid w:val="000340B7"/>
    <w:rsid w:val="00045096"/>
    <w:rsid w:val="00057203"/>
    <w:rsid w:val="000614C2"/>
    <w:rsid w:val="000867DE"/>
    <w:rsid w:val="000875E6"/>
    <w:rsid w:val="000E15AF"/>
    <w:rsid w:val="000F3B1A"/>
    <w:rsid w:val="00113F35"/>
    <w:rsid w:val="00125FBB"/>
    <w:rsid w:val="0014358D"/>
    <w:rsid w:val="001471EA"/>
    <w:rsid w:val="00150544"/>
    <w:rsid w:val="0015787C"/>
    <w:rsid w:val="00165788"/>
    <w:rsid w:val="0017053C"/>
    <w:rsid w:val="001768DA"/>
    <w:rsid w:val="0018560E"/>
    <w:rsid w:val="001A45E0"/>
    <w:rsid w:val="001A7CA0"/>
    <w:rsid w:val="001D0122"/>
    <w:rsid w:val="001F341C"/>
    <w:rsid w:val="001F4B0C"/>
    <w:rsid w:val="002134AD"/>
    <w:rsid w:val="00216154"/>
    <w:rsid w:val="002201E3"/>
    <w:rsid w:val="00222B0F"/>
    <w:rsid w:val="00260ACE"/>
    <w:rsid w:val="00262BFC"/>
    <w:rsid w:val="00285501"/>
    <w:rsid w:val="00286425"/>
    <w:rsid w:val="00292DA1"/>
    <w:rsid w:val="00295171"/>
    <w:rsid w:val="002A1BCC"/>
    <w:rsid w:val="002A58AB"/>
    <w:rsid w:val="002B5687"/>
    <w:rsid w:val="002C40DB"/>
    <w:rsid w:val="0030759F"/>
    <w:rsid w:val="00335174"/>
    <w:rsid w:val="0035183A"/>
    <w:rsid w:val="00356CEB"/>
    <w:rsid w:val="00382F38"/>
    <w:rsid w:val="003A2AC5"/>
    <w:rsid w:val="003A33B0"/>
    <w:rsid w:val="003A4332"/>
    <w:rsid w:val="003B30BC"/>
    <w:rsid w:val="003C0F4A"/>
    <w:rsid w:val="003C2D3A"/>
    <w:rsid w:val="003D34D9"/>
    <w:rsid w:val="003D71C3"/>
    <w:rsid w:val="003E254C"/>
    <w:rsid w:val="00403BD8"/>
    <w:rsid w:val="00411C7A"/>
    <w:rsid w:val="00427D8D"/>
    <w:rsid w:val="00430623"/>
    <w:rsid w:val="00436F22"/>
    <w:rsid w:val="00445C4B"/>
    <w:rsid w:val="00446ED2"/>
    <w:rsid w:val="00447DD7"/>
    <w:rsid w:val="00455396"/>
    <w:rsid w:val="0047554E"/>
    <w:rsid w:val="00497BC7"/>
    <w:rsid w:val="004C5BC8"/>
    <w:rsid w:val="004D71CA"/>
    <w:rsid w:val="004E21F3"/>
    <w:rsid w:val="004E5CA9"/>
    <w:rsid w:val="004F21E0"/>
    <w:rsid w:val="004F353B"/>
    <w:rsid w:val="00504F68"/>
    <w:rsid w:val="00521BB8"/>
    <w:rsid w:val="00527203"/>
    <w:rsid w:val="00531243"/>
    <w:rsid w:val="00536186"/>
    <w:rsid w:val="005364CF"/>
    <w:rsid w:val="005461B1"/>
    <w:rsid w:val="00553A88"/>
    <w:rsid w:val="00561A34"/>
    <w:rsid w:val="00577EBE"/>
    <w:rsid w:val="005840E2"/>
    <w:rsid w:val="00584C3A"/>
    <w:rsid w:val="0059067C"/>
    <w:rsid w:val="00595034"/>
    <w:rsid w:val="005A311E"/>
    <w:rsid w:val="005B492E"/>
    <w:rsid w:val="005C3EC7"/>
    <w:rsid w:val="005C5442"/>
    <w:rsid w:val="005D35FA"/>
    <w:rsid w:val="005D59D6"/>
    <w:rsid w:val="00606432"/>
    <w:rsid w:val="00606435"/>
    <w:rsid w:val="0062279E"/>
    <w:rsid w:val="00625093"/>
    <w:rsid w:val="0064489B"/>
    <w:rsid w:val="006836CC"/>
    <w:rsid w:val="006B446D"/>
    <w:rsid w:val="006D28C4"/>
    <w:rsid w:val="006D6401"/>
    <w:rsid w:val="006D6FD2"/>
    <w:rsid w:val="006E2F84"/>
    <w:rsid w:val="006F3096"/>
    <w:rsid w:val="00726050"/>
    <w:rsid w:val="0076123F"/>
    <w:rsid w:val="00764F63"/>
    <w:rsid w:val="007706DB"/>
    <w:rsid w:val="00801C8B"/>
    <w:rsid w:val="00806A98"/>
    <w:rsid w:val="00823083"/>
    <w:rsid w:val="008432E8"/>
    <w:rsid w:val="0085733F"/>
    <w:rsid w:val="008637FB"/>
    <w:rsid w:val="00884AAC"/>
    <w:rsid w:val="00886D2A"/>
    <w:rsid w:val="00890E89"/>
    <w:rsid w:val="008978B2"/>
    <w:rsid w:val="008B7296"/>
    <w:rsid w:val="008C15E6"/>
    <w:rsid w:val="008E20FE"/>
    <w:rsid w:val="008E7BF9"/>
    <w:rsid w:val="008F3976"/>
    <w:rsid w:val="00910065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AF6078"/>
    <w:rsid w:val="00B131D1"/>
    <w:rsid w:val="00B3262A"/>
    <w:rsid w:val="00B50A47"/>
    <w:rsid w:val="00B539AA"/>
    <w:rsid w:val="00B55B1D"/>
    <w:rsid w:val="00B64698"/>
    <w:rsid w:val="00B67CE3"/>
    <w:rsid w:val="00B70641"/>
    <w:rsid w:val="00B84F4F"/>
    <w:rsid w:val="00BA482B"/>
    <w:rsid w:val="00BB3A48"/>
    <w:rsid w:val="00BC6104"/>
    <w:rsid w:val="00BE067A"/>
    <w:rsid w:val="00BF51D2"/>
    <w:rsid w:val="00C110B3"/>
    <w:rsid w:val="00C3789F"/>
    <w:rsid w:val="00C644FA"/>
    <w:rsid w:val="00C66B23"/>
    <w:rsid w:val="00C73752"/>
    <w:rsid w:val="00C903B4"/>
    <w:rsid w:val="00CA20A7"/>
    <w:rsid w:val="00CC3E83"/>
    <w:rsid w:val="00CE6E6F"/>
    <w:rsid w:val="00CF0646"/>
    <w:rsid w:val="00D21059"/>
    <w:rsid w:val="00D60D01"/>
    <w:rsid w:val="00D73AC4"/>
    <w:rsid w:val="00D94A26"/>
    <w:rsid w:val="00D958E3"/>
    <w:rsid w:val="00DE1A56"/>
    <w:rsid w:val="00DF7DB9"/>
    <w:rsid w:val="00E1402F"/>
    <w:rsid w:val="00E4402B"/>
    <w:rsid w:val="00E47557"/>
    <w:rsid w:val="00E614B8"/>
    <w:rsid w:val="00E823BB"/>
    <w:rsid w:val="00E8439E"/>
    <w:rsid w:val="00E9611D"/>
    <w:rsid w:val="00EC2B82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749DF"/>
    <w:rsid w:val="00F875E3"/>
    <w:rsid w:val="00F91FFA"/>
    <w:rsid w:val="00F92AFE"/>
    <w:rsid w:val="00FC2CCA"/>
    <w:rsid w:val="00FC374B"/>
    <w:rsid w:val="00FC771F"/>
    <w:rsid w:val="00FD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F51D2"/>
    <w:rPr>
      <w:rFonts w:cs="Times New Roman"/>
      <w:i/>
      <w:iCs/>
    </w:rPr>
  </w:style>
  <w:style w:type="character" w:customStyle="1" w:styleId="GlBavuru2">
    <w:name w:val="Güçlü Başvuru2"/>
    <w:uiPriority w:val="99"/>
    <w:rsid w:val="00CF0646"/>
    <w:rPr>
      <w:b/>
      <w:smallCap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5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1643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single" w:sz="6" w:space="15" w:color="E6E6E6"/>
            <w:right w:val="none" w:sz="0" w:space="0" w:color="auto"/>
          </w:divBdr>
        </w:div>
        <w:div w:id="18016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65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3</Pages>
  <Words>209</Words>
  <Characters>1194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6</cp:revision>
  <dcterms:created xsi:type="dcterms:W3CDTF">2016-07-12T14:37:00Z</dcterms:created>
  <dcterms:modified xsi:type="dcterms:W3CDTF">2016-08-28T22:13:00Z</dcterms:modified>
</cp:coreProperties>
</file>